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E4022" w14:textId="376FCDAA" w:rsidR="0035661F" w:rsidRPr="004F40A2" w:rsidRDefault="007A5900" w:rsidP="00C918EA">
      <w:pPr>
        <w:tabs>
          <w:tab w:val="left" w:pos="284"/>
        </w:tabs>
        <w:jc w:val="center"/>
        <w:rPr>
          <w:rFonts w:cs="Arial"/>
          <w:b/>
          <w:sz w:val="28"/>
          <w:szCs w:val="28"/>
        </w:rPr>
      </w:pPr>
      <w:r w:rsidRPr="004F40A2">
        <w:rPr>
          <w:rFonts w:cs="Arial"/>
          <w:b/>
          <w:sz w:val="28"/>
          <w:szCs w:val="28"/>
        </w:rPr>
        <w:t>Wykaz dokumentacji projektowej</w:t>
      </w:r>
    </w:p>
    <w:p w14:paraId="5E5C0AF0" w14:textId="02231A56" w:rsidR="00172E0B" w:rsidRPr="004F40A2" w:rsidRDefault="00172E0B" w:rsidP="00172E0B">
      <w:pPr>
        <w:spacing w:line="276" w:lineRule="auto"/>
        <w:ind w:firstLine="567"/>
        <w:jc w:val="center"/>
      </w:pPr>
      <w:bookmarkStart w:id="0" w:name="_Hlk516221469"/>
      <w:r w:rsidRPr="004F40A2">
        <w:rPr>
          <w:rStyle w:val="Gasstyl1"/>
          <w:rFonts w:cs="Arial"/>
        </w:rPr>
        <w:t>dla postępowania pn.: „</w:t>
      </w:r>
      <w:r w:rsidR="0076231A" w:rsidRPr="0076231A">
        <w:rPr>
          <w:i/>
          <w:iCs/>
        </w:rPr>
        <w:t>Wykonanie robót budowlanych w zakresie budowy przekroczenia rzeki Wisła gazociągiem DN300 Swarzów-Grzybów</w:t>
      </w:r>
      <w:r w:rsidRPr="004F40A2">
        <w:rPr>
          <w:bCs/>
        </w:rPr>
        <w:t>”</w:t>
      </w:r>
    </w:p>
    <w:p w14:paraId="0C1C8B9B" w14:textId="77777777" w:rsidR="00172E0B" w:rsidRPr="004F40A2" w:rsidRDefault="00172E0B" w:rsidP="00172E0B">
      <w:pPr>
        <w:spacing w:line="276" w:lineRule="auto"/>
        <w:rPr>
          <w:rFonts w:cs="Arial"/>
        </w:rPr>
      </w:pPr>
    </w:p>
    <w:p w14:paraId="3E247ACC" w14:textId="399A5245" w:rsidR="00172E0B" w:rsidRPr="004F40A2" w:rsidRDefault="00172E0B" w:rsidP="00172E0B">
      <w:pPr>
        <w:spacing w:line="276" w:lineRule="auto"/>
        <w:jc w:val="right"/>
      </w:pPr>
      <w:r w:rsidRPr="004F40A2">
        <w:t xml:space="preserve">Pogórska Wola, </w:t>
      </w:r>
      <w:r w:rsidR="002840A9">
        <w:t>1</w:t>
      </w:r>
      <w:r w:rsidR="0076231A">
        <w:t>7.10</w:t>
      </w:r>
      <w:r w:rsidRPr="004F40A2">
        <w:t>.202</w:t>
      </w:r>
      <w:r w:rsidR="003866F8" w:rsidRPr="004F40A2">
        <w:t>5</w:t>
      </w:r>
      <w:r w:rsidRPr="004F40A2">
        <w:t xml:space="preserve"> r.</w:t>
      </w:r>
      <w:bookmarkEnd w:id="0"/>
    </w:p>
    <w:p w14:paraId="4AA7C79B" w14:textId="77777777" w:rsidR="005172A6" w:rsidRPr="004F40A2" w:rsidRDefault="005172A6" w:rsidP="005172A6"/>
    <w:p w14:paraId="21A15290" w14:textId="77777777" w:rsidR="005172A6" w:rsidRPr="004F40A2" w:rsidRDefault="005172A6" w:rsidP="005172A6"/>
    <w:p w14:paraId="3DEBD214" w14:textId="7A490F87" w:rsidR="005172A6" w:rsidRDefault="002507C7" w:rsidP="005172A6">
      <w:pPr>
        <w:pStyle w:val="Bezodstpw"/>
        <w:ind w:firstLine="567"/>
        <w:jc w:val="both"/>
        <w:rPr>
          <w:rFonts w:ascii="Century Gothic" w:hAnsi="Century Gothic"/>
          <w:sz w:val="20"/>
          <w:szCs w:val="20"/>
        </w:rPr>
      </w:pPr>
      <w:r w:rsidRPr="004F40A2">
        <w:rPr>
          <w:rFonts w:ascii="Century Gothic" w:hAnsi="Century Gothic"/>
          <w:sz w:val="20"/>
          <w:szCs w:val="20"/>
        </w:rPr>
        <w:t>Wykaz dokumentacji projektowej</w:t>
      </w:r>
      <w:r w:rsidR="005172A6" w:rsidRPr="004F40A2">
        <w:rPr>
          <w:rFonts w:ascii="Century Gothic" w:hAnsi="Century Gothic"/>
          <w:sz w:val="20"/>
          <w:szCs w:val="20"/>
        </w:rPr>
        <w:t xml:space="preserve"> został wyszczególnio</w:t>
      </w:r>
      <w:r w:rsidRPr="004F40A2">
        <w:rPr>
          <w:rFonts w:ascii="Century Gothic" w:hAnsi="Century Gothic"/>
          <w:sz w:val="20"/>
          <w:szCs w:val="20"/>
        </w:rPr>
        <w:t>ny</w:t>
      </w:r>
      <w:r w:rsidR="005172A6" w:rsidRPr="004F40A2">
        <w:rPr>
          <w:rFonts w:ascii="Century Gothic" w:hAnsi="Century Gothic"/>
          <w:sz w:val="20"/>
          <w:szCs w:val="20"/>
        </w:rPr>
        <w:t xml:space="preserve"> w Tab. nr 1.</w:t>
      </w:r>
    </w:p>
    <w:p w14:paraId="7AF703D2" w14:textId="77777777" w:rsidR="000F0777" w:rsidRDefault="000F0777" w:rsidP="000F0777">
      <w:pPr>
        <w:jc w:val="center"/>
        <w:rPr>
          <w:rFonts w:cstheme="minorHAnsi"/>
        </w:rPr>
      </w:pPr>
    </w:p>
    <w:p w14:paraId="12B0F35E" w14:textId="6322085E" w:rsidR="000F0777" w:rsidRPr="000F0777" w:rsidRDefault="000F0777" w:rsidP="000F0777">
      <w:pPr>
        <w:jc w:val="center"/>
        <w:rPr>
          <w:rFonts w:cstheme="minorHAnsi"/>
        </w:rPr>
      </w:pPr>
      <w:r w:rsidRPr="004F40A2">
        <w:rPr>
          <w:rFonts w:cstheme="minorHAnsi"/>
        </w:rPr>
        <w:t>Tab. nr 1 Wykaz dokumentacji projektowej.</w:t>
      </w:r>
    </w:p>
    <w:p w14:paraId="1AE72548" w14:textId="77777777" w:rsidR="005172A6" w:rsidRPr="004F40A2" w:rsidRDefault="005172A6" w:rsidP="005172A6">
      <w:pPr>
        <w:jc w:val="both"/>
        <w:rPr>
          <w:lang w:eastAsia="en-US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10"/>
        <w:gridCol w:w="9484"/>
      </w:tblGrid>
      <w:tr w:rsidR="004F40A2" w:rsidRPr="004F40A2" w14:paraId="4F403A71" w14:textId="77777777" w:rsidTr="007A5900">
        <w:trPr>
          <w:trHeight w:val="510"/>
          <w:jc w:val="center"/>
        </w:trPr>
        <w:tc>
          <w:tcPr>
            <w:tcW w:w="348" w:type="pct"/>
            <w:shd w:val="clear" w:color="auto" w:fill="A6A6A6" w:themeFill="background1" w:themeFillShade="A6"/>
            <w:vAlign w:val="center"/>
          </w:tcPr>
          <w:p w14:paraId="308DF0BB" w14:textId="77777777" w:rsidR="007A5900" w:rsidRPr="004F40A2" w:rsidRDefault="007A5900" w:rsidP="00895220">
            <w:pPr>
              <w:jc w:val="center"/>
              <w:rPr>
                <w:b/>
                <w:lang w:eastAsia="en-US"/>
              </w:rPr>
            </w:pPr>
            <w:r w:rsidRPr="004F40A2">
              <w:rPr>
                <w:b/>
                <w:lang w:eastAsia="en-US"/>
              </w:rPr>
              <w:t>L.p.</w:t>
            </w:r>
          </w:p>
        </w:tc>
        <w:tc>
          <w:tcPr>
            <w:tcW w:w="4652" w:type="pct"/>
            <w:shd w:val="clear" w:color="auto" w:fill="A6A6A6" w:themeFill="background1" w:themeFillShade="A6"/>
            <w:vAlign w:val="center"/>
          </w:tcPr>
          <w:p w14:paraId="50590AE7" w14:textId="77777777" w:rsidR="007A5900" w:rsidRPr="004F40A2" w:rsidRDefault="007A5900" w:rsidP="00895220">
            <w:pPr>
              <w:jc w:val="center"/>
              <w:rPr>
                <w:b/>
                <w:lang w:eastAsia="en-US"/>
              </w:rPr>
            </w:pPr>
            <w:r w:rsidRPr="004F40A2">
              <w:rPr>
                <w:b/>
                <w:lang w:eastAsia="en-US"/>
              </w:rPr>
              <w:t>Nazwa zadania</w:t>
            </w:r>
          </w:p>
        </w:tc>
      </w:tr>
      <w:tr w:rsidR="004F40A2" w:rsidRPr="004F40A2" w14:paraId="596384D8" w14:textId="77777777" w:rsidTr="007A5900">
        <w:trPr>
          <w:trHeight w:val="510"/>
          <w:jc w:val="center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6E0EDD4A" w14:textId="77777777" w:rsidR="007A5900" w:rsidRPr="004F40A2" w:rsidRDefault="007A5900" w:rsidP="00895220">
            <w:pPr>
              <w:jc w:val="center"/>
              <w:rPr>
                <w:lang w:eastAsia="en-US"/>
              </w:rPr>
            </w:pPr>
            <w:r w:rsidRPr="004F40A2">
              <w:rPr>
                <w:lang w:eastAsia="en-US"/>
              </w:rPr>
              <w:t>1.</w:t>
            </w:r>
          </w:p>
        </w:tc>
        <w:tc>
          <w:tcPr>
            <w:tcW w:w="4652" w:type="pct"/>
            <w:shd w:val="clear" w:color="auto" w:fill="F2F2F2" w:themeFill="background1" w:themeFillShade="F2"/>
            <w:vAlign w:val="center"/>
          </w:tcPr>
          <w:p w14:paraId="4B4C415D" w14:textId="658620A2" w:rsidR="007A5900" w:rsidRPr="004F40A2" w:rsidRDefault="007A5900" w:rsidP="00895220">
            <w:pPr>
              <w:rPr>
                <w:lang w:eastAsia="en-US"/>
              </w:rPr>
            </w:pPr>
            <w:r w:rsidRPr="004F40A2">
              <w:rPr>
                <w:lang w:eastAsia="en-US"/>
              </w:rPr>
              <w:t>Projekt budowlany</w:t>
            </w:r>
          </w:p>
        </w:tc>
      </w:tr>
      <w:tr w:rsidR="004F40A2" w:rsidRPr="004F40A2" w14:paraId="448CDCAD" w14:textId="77777777" w:rsidTr="007A5900">
        <w:trPr>
          <w:trHeight w:val="510"/>
          <w:jc w:val="center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34596C50" w14:textId="1771B48F" w:rsidR="00B853C6" w:rsidRPr="004F40A2" w:rsidRDefault="000F0777" w:rsidP="00B8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4652" w:type="pct"/>
            <w:shd w:val="clear" w:color="auto" w:fill="F2F2F2" w:themeFill="background1" w:themeFillShade="F2"/>
            <w:vAlign w:val="center"/>
          </w:tcPr>
          <w:p w14:paraId="659D0437" w14:textId="33B3FFD8" w:rsidR="00B853C6" w:rsidRPr="004F40A2" w:rsidRDefault="000F0777" w:rsidP="00B853C6">
            <w:pPr>
              <w:rPr>
                <w:lang w:eastAsia="en-US"/>
              </w:rPr>
            </w:pPr>
            <w:r w:rsidRPr="004F40A2">
              <w:rPr>
                <w:lang w:eastAsia="en-US"/>
              </w:rPr>
              <w:t>Projekt budowlany</w:t>
            </w:r>
            <w:r>
              <w:rPr>
                <w:lang w:eastAsia="en-US"/>
              </w:rPr>
              <w:t xml:space="preserve"> – woj. małopolskie</w:t>
            </w:r>
          </w:p>
        </w:tc>
      </w:tr>
      <w:tr w:rsidR="004F40A2" w:rsidRPr="004F40A2" w14:paraId="423F6E49" w14:textId="77777777" w:rsidTr="007A5900">
        <w:trPr>
          <w:trHeight w:val="510"/>
          <w:jc w:val="center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116E0852" w14:textId="0EBFBC78" w:rsidR="00B853C6" w:rsidRPr="004F40A2" w:rsidRDefault="000F0777" w:rsidP="00B8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1.2. </w:t>
            </w:r>
          </w:p>
        </w:tc>
        <w:tc>
          <w:tcPr>
            <w:tcW w:w="4652" w:type="pct"/>
            <w:shd w:val="clear" w:color="auto" w:fill="auto"/>
            <w:vAlign w:val="center"/>
          </w:tcPr>
          <w:p w14:paraId="4541EF88" w14:textId="1F655DF3" w:rsidR="00B853C6" w:rsidRPr="004F40A2" w:rsidRDefault="000F0777" w:rsidP="00B853C6">
            <w:pPr>
              <w:rPr>
                <w:lang w:eastAsia="en-US"/>
              </w:rPr>
            </w:pPr>
            <w:r w:rsidRPr="004F40A2">
              <w:rPr>
                <w:lang w:eastAsia="en-US"/>
              </w:rPr>
              <w:t>Projekt budowlany</w:t>
            </w:r>
            <w:r>
              <w:rPr>
                <w:lang w:eastAsia="en-US"/>
              </w:rPr>
              <w:t xml:space="preserve"> – woj. świętokrzyskie</w:t>
            </w:r>
          </w:p>
        </w:tc>
      </w:tr>
      <w:tr w:rsidR="004F40A2" w:rsidRPr="004F40A2" w14:paraId="58EA3E38" w14:textId="77777777" w:rsidTr="007A5900">
        <w:trPr>
          <w:trHeight w:val="510"/>
          <w:jc w:val="center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0C10DBD2" w14:textId="4C0ABCE4" w:rsidR="004F40A2" w:rsidRPr="004F40A2" w:rsidRDefault="000F0777" w:rsidP="00B8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652" w:type="pct"/>
            <w:shd w:val="clear" w:color="auto" w:fill="auto"/>
            <w:vAlign w:val="center"/>
          </w:tcPr>
          <w:p w14:paraId="7DCDBD75" w14:textId="36CF7253" w:rsidR="004F40A2" w:rsidRPr="004F40A2" w:rsidRDefault="000F0777" w:rsidP="00B853C6">
            <w:pPr>
              <w:rPr>
                <w:lang w:eastAsia="en-US"/>
              </w:rPr>
            </w:pPr>
            <w:r>
              <w:rPr>
                <w:lang w:eastAsia="en-US"/>
              </w:rPr>
              <w:t>Projekt Wykonawczy</w:t>
            </w:r>
          </w:p>
        </w:tc>
      </w:tr>
      <w:tr w:rsidR="004F40A2" w:rsidRPr="004F40A2" w14:paraId="09004A9D" w14:textId="77777777" w:rsidTr="007A5900">
        <w:trPr>
          <w:trHeight w:val="510"/>
          <w:jc w:val="center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0D73DDFF" w14:textId="5936E4D9" w:rsidR="004F40A2" w:rsidRPr="004F40A2" w:rsidRDefault="000F0777" w:rsidP="00B853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652" w:type="pct"/>
            <w:shd w:val="clear" w:color="auto" w:fill="auto"/>
            <w:vAlign w:val="center"/>
          </w:tcPr>
          <w:p w14:paraId="311836EF" w14:textId="25419C6D" w:rsidR="004F40A2" w:rsidRPr="004F40A2" w:rsidRDefault="000F0777" w:rsidP="00B853C6">
            <w:pPr>
              <w:rPr>
                <w:lang w:eastAsia="en-US"/>
              </w:rPr>
            </w:pPr>
            <w:r>
              <w:rPr>
                <w:lang w:eastAsia="en-US"/>
              </w:rPr>
              <w:t>Projekt Techniczny</w:t>
            </w:r>
          </w:p>
        </w:tc>
      </w:tr>
      <w:tr w:rsidR="004F40A2" w:rsidRPr="004F40A2" w14:paraId="553B9719" w14:textId="77777777" w:rsidTr="007A5900">
        <w:trPr>
          <w:trHeight w:val="510"/>
          <w:jc w:val="center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1069716E" w14:textId="4E0FA41D" w:rsidR="004F40A2" w:rsidRPr="004F40A2" w:rsidRDefault="000F0777" w:rsidP="004F40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4. </w:t>
            </w:r>
          </w:p>
        </w:tc>
        <w:tc>
          <w:tcPr>
            <w:tcW w:w="4652" w:type="pct"/>
            <w:shd w:val="clear" w:color="auto" w:fill="auto"/>
            <w:vAlign w:val="center"/>
          </w:tcPr>
          <w:p w14:paraId="38314547" w14:textId="6A3F85D1" w:rsidR="004F40A2" w:rsidRPr="004F40A2" w:rsidRDefault="000F0777" w:rsidP="004F40A2">
            <w:pPr>
              <w:rPr>
                <w:lang w:eastAsia="en-US"/>
              </w:rPr>
            </w:pPr>
            <w:r>
              <w:rPr>
                <w:lang w:eastAsia="en-US"/>
              </w:rPr>
              <w:t>Dokumentacja techniczna UDT</w:t>
            </w:r>
          </w:p>
        </w:tc>
      </w:tr>
      <w:tr w:rsidR="004F40A2" w:rsidRPr="004F40A2" w14:paraId="3C0A2EE0" w14:textId="77777777" w:rsidTr="007A5900">
        <w:trPr>
          <w:trHeight w:val="510"/>
          <w:jc w:val="center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C1BDA6" w14:textId="3903E358" w:rsidR="004F40A2" w:rsidRPr="004F40A2" w:rsidRDefault="000F0777" w:rsidP="004F40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5. </w:t>
            </w:r>
          </w:p>
        </w:tc>
        <w:tc>
          <w:tcPr>
            <w:tcW w:w="4652" w:type="pct"/>
            <w:shd w:val="clear" w:color="auto" w:fill="FFFFFF" w:themeFill="background1"/>
            <w:vAlign w:val="center"/>
          </w:tcPr>
          <w:p w14:paraId="2795786D" w14:textId="471AE992" w:rsidR="004F40A2" w:rsidRPr="004F40A2" w:rsidRDefault="000F0777" w:rsidP="004F40A2">
            <w:pPr>
              <w:rPr>
                <w:lang w:eastAsia="en-US"/>
              </w:rPr>
            </w:pPr>
            <w:r w:rsidRPr="000F0777">
              <w:rPr>
                <w:lang w:eastAsia="en-US"/>
              </w:rPr>
              <w:t>STWiORB</w:t>
            </w:r>
          </w:p>
        </w:tc>
      </w:tr>
      <w:tr w:rsidR="004F40A2" w:rsidRPr="004F40A2" w14:paraId="29C987BE" w14:textId="77777777" w:rsidTr="007A5900">
        <w:trPr>
          <w:trHeight w:val="510"/>
          <w:jc w:val="center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F642DF" w14:textId="71823771" w:rsidR="004F40A2" w:rsidRPr="004F40A2" w:rsidRDefault="000F0777" w:rsidP="004F40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</w:p>
        </w:tc>
        <w:tc>
          <w:tcPr>
            <w:tcW w:w="4652" w:type="pct"/>
            <w:shd w:val="clear" w:color="auto" w:fill="auto"/>
            <w:vAlign w:val="center"/>
          </w:tcPr>
          <w:p w14:paraId="1370406D" w14:textId="4282EE80" w:rsidR="004F40A2" w:rsidRPr="004F40A2" w:rsidRDefault="000F0777" w:rsidP="004F40A2">
            <w:pPr>
              <w:rPr>
                <w:lang w:eastAsia="en-US"/>
              </w:rPr>
            </w:pPr>
            <w:r>
              <w:rPr>
                <w:lang w:eastAsia="en-US"/>
              </w:rPr>
              <w:t>Geologia</w:t>
            </w:r>
          </w:p>
        </w:tc>
      </w:tr>
      <w:tr w:rsidR="004F40A2" w:rsidRPr="004F40A2" w14:paraId="4A2DFE16" w14:textId="77777777" w:rsidTr="007A5900">
        <w:trPr>
          <w:trHeight w:val="510"/>
          <w:jc w:val="center"/>
        </w:trPr>
        <w:tc>
          <w:tcPr>
            <w:tcW w:w="34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EDD6D8" w14:textId="7F8301FD" w:rsidR="004F40A2" w:rsidRPr="004F40A2" w:rsidRDefault="000F0777" w:rsidP="004F40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652" w:type="pct"/>
            <w:shd w:val="clear" w:color="auto" w:fill="auto"/>
            <w:vAlign w:val="center"/>
          </w:tcPr>
          <w:p w14:paraId="2C57F4D0" w14:textId="1D9D6F76" w:rsidR="004F40A2" w:rsidRPr="004F40A2" w:rsidRDefault="000F0777" w:rsidP="004F40A2">
            <w:pPr>
              <w:rPr>
                <w:lang w:eastAsia="en-US"/>
              </w:rPr>
            </w:pPr>
            <w:r w:rsidRPr="000F0777">
              <w:rPr>
                <w:lang w:eastAsia="en-US"/>
              </w:rPr>
              <w:t>OPRACOWANIA</w:t>
            </w:r>
            <w:r>
              <w:rPr>
                <w:lang w:eastAsia="en-US"/>
              </w:rPr>
              <w:t xml:space="preserve"> </w:t>
            </w:r>
            <w:r w:rsidRPr="000F0777">
              <w:rPr>
                <w:lang w:eastAsia="en-US"/>
              </w:rPr>
              <w:t>WODNOPRAWNE</w:t>
            </w:r>
          </w:p>
        </w:tc>
      </w:tr>
      <w:tr w:rsidR="004F40A2" w:rsidRPr="004F40A2" w14:paraId="3EB955BF" w14:textId="77777777" w:rsidTr="002507C7">
        <w:trPr>
          <w:trHeight w:val="510"/>
          <w:jc w:val="center"/>
        </w:trPr>
        <w:tc>
          <w:tcPr>
            <w:tcW w:w="348" w:type="pct"/>
            <w:shd w:val="clear" w:color="auto" w:fill="D9D9D9" w:themeFill="background1" w:themeFillShade="D9"/>
            <w:vAlign w:val="center"/>
          </w:tcPr>
          <w:p w14:paraId="70859C54" w14:textId="48D0AE01" w:rsidR="004F40A2" w:rsidRPr="004F40A2" w:rsidRDefault="000F0777" w:rsidP="004F40A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4652" w:type="pct"/>
            <w:shd w:val="clear" w:color="auto" w:fill="auto"/>
            <w:vAlign w:val="center"/>
          </w:tcPr>
          <w:p w14:paraId="50CB4677" w14:textId="76EAF51B" w:rsidR="004F40A2" w:rsidRPr="004F40A2" w:rsidRDefault="000F0777" w:rsidP="004F40A2">
            <w:pPr>
              <w:rPr>
                <w:lang w:eastAsia="en-US"/>
              </w:rPr>
            </w:pPr>
            <w:r w:rsidRPr="000F0777">
              <w:rPr>
                <w:lang w:eastAsia="en-US"/>
              </w:rPr>
              <w:t>POROZUMIENIA 25a Specustawa</w:t>
            </w:r>
          </w:p>
        </w:tc>
      </w:tr>
    </w:tbl>
    <w:p w14:paraId="32B94228" w14:textId="77777777" w:rsidR="005172A6" w:rsidRPr="004F40A2" w:rsidRDefault="005172A6" w:rsidP="005172A6">
      <w:pPr>
        <w:jc w:val="both"/>
        <w:rPr>
          <w:lang w:eastAsia="en-US"/>
        </w:rPr>
      </w:pPr>
    </w:p>
    <w:p w14:paraId="082BC6AF" w14:textId="77777777" w:rsidR="005172A6" w:rsidRPr="004F40A2" w:rsidRDefault="005172A6" w:rsidP="005172A6">
      <w:pPr>
        <w:rPr>
          <w:lang w:eastAsia="en-US"/>
        </w:rPr>
      </w:pPr>
    </w:p>
    <w:p w14:paraId="1271EC5D" w14:textId="77777777" w:rsidR="005172A6" w:rsidRPr="004F40A2" w:rsidRDefault="005172A6" w:rsidP="005172A6">
      <w:pPr>
        <w:pStyle w:val="Nagwek"/>
        <w:tabs>
          <w:tab w:val="clear" w:pos="9072"/>
        </w:tabs>
        <w:ind w:right="-426"/>
        <w:jc w:val="both"/>
      </w:pPr>
    </w:p>
    <w:p w14:paraId="112EAFD4" w14:textId="77777777" w:rsidR="005172A6" w:rsidRPr="004F40A2" w:rsidRDefault="005172A6" w:rsidP="005172A6">
      <w:pPr>
        <w:rPr>
          <w:lang w:eastAsia="en-US"/>
        </w:rPr>
      </w:pPr>
    </w:p>
    <w:p w14:paraId="471C09B1" w14:textId="77777777" w:rsidR="005172A6" w:rsidRPr="004F40A2" w:rsidRDefault="005172A6" w:rsidP="005172A6">
      <w:pPr>
        <w:rPr>
          <w:lang w:eastAsia="en-US"/>
        </w:rPr>
      </w:pPr>
    </w:p>
    <w:p w14:paraId="19ACB58D" w14:textId="77777777" w:rsidR="005172A6" w:rsidRPr="004F40A2" w:rsidRDefault="005172A6" w:rsidP="005172A6">
      <w:pPr>
        <w:rPr>
          <w:lang w:eastAsia="en-US"/>
        </w:rPr>
      </w:pPr>
    </w:p>
    <w:p w14:paraId="2C7281FC" w14:textId="3FF17118" w:rsidR="000D4A2D" w:rsidRPr="004F40A2" w:rsidRDefault="000D4A2D" w:rsidP="002507C7"/>
    <w:sectPr w:rsidR="000D4A2D" w:rsidRPr="004F40A2" w:rsidSect="00105FF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851" w:header="3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0D5FE" w14:textId="77777777" w:rsidR="00943C86" w:rsidRDefault="00943C86">
      <w:r>
        <w:separator/>
      </w:r>
    </w:p>
  </w:endnote>
  <w:endnote w:type="continuationSeparator" w:id="0">
    <w:p w14:paraId="4354ECD6" w14:textId="77777777" w:rsidR="00943C86" w:rsidRDefault="0094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D9659" w14:textId="77777777" w:rsidR="00835C57" w:rsidRDefault="00835C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F4D965A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2916427"/>
      <w:docPartObj>
        <w:docPartGallery w:val="Page Numbers (Bottom of Page)"/>
        <w:docPartUnique/>
      </w:docPartObj>
    </w:sdtPr>
    <w:sdtContent>
      <w:p w14:paraId="4F39D746" w14:textId="3B138D91" w:rsidR="00105FF1" w:rsidRDefault="00105F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4D965D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655302"/>
      <w:docPartObj>
        <w:docPartGallery w:val="Page Numbers (Bottom of Page)"/>
        <w:docPartUnique/>
      </w:docPartObj>
    </w:sdtPr>
    <w:sdtContent>
      <w:p w14:paraId="0F4B654F" w14:textId="1FD80C87" w:rsidR="00105FF1" w:rsidRDefault="00105F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4D9679" w14:textId="77777777" w:rsidR="00835C57" w:rsidRDefault="00835C57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7835F" w14:textId="77777777" w:rsidR="00943C86" w:rsidRDefault="00943C86">
      <w:r>
        <w:separator/>
      </w:r>
    </w:p>
  </w:footnote>
  <w:footnote w:type="continuationSeparator" w:id="0">
    <w:p w14:paraId="60E30B51" w14:textId="77777777" w:rsidR="00943C86" w:rsidRDefault="00943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D9657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5F4D967A" wp14:editId="56097D19">
          <wp:extent cx="6486525" cy="358140"/>
          <wp:effectExtent l="0" t="0" r="9525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4D9658" w14:textId="77777777" w:rsidR="00835C57" w:rsidRDefault="00835C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D965E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5F4D967C" wp14:editId="26952567">
          <wp:extent cx="6467475" cy="1053465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475" cy="1053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EAA"/>
    <w:multiLevelType w:val="hybridMultilevel"/>
    <w:tmpl w:val="520AE438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E7729B7"/>
    <w:multiLevelType w:val="hybridMultilevel"/>
    <w:tmpl w:val="EAAC8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A5D9B"/>
    <w:multiLevelType w:val="hybridMultilevel"/>
    <w:tmpl w:val="B22CB7E6"/>
    <w:lvl w:ilvl="0" w:tplc="FE8001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F56856"/>
    <w:multiLevelType w:val="hybridMultilevel"/>
    <w:tmpl w:val="0648755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E96328"/>
    <w:multiLevelType w:val="hybridMultilevel"/>
    <w:tmpl w:val="77EC11D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77D49CD"/>
    <w:multiLevelType w:val="hybridMultilevel"/>
    <w:tmpl w:val="A2924C1A"/>
    <w:lvl w:ilvl="0" w:tplc="A3E4E9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F143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E51F86"/>
    <w:multiLevelType w:val="hybridMultilevel"/>
    <w:tmpl w:val="16F4F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B6400"/>
    <w:multiLevelType w:val="hybridMultilevel"/>
    <w:tmpl w:val="333CD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9E05C4"/>
    <w:multiLevelType w:val="hybridMultilevel"/>
    <w:tmpl w:val="76BA2C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27C2D"/>
    <w:multiLevelType w:val="hybridMultilevel"/>
    <w:tmpl w:val="25C2D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02958"/>
    <w:multiLevelType w:val="hybridMultilevel"/>
    <w:tmpl w:val="9604C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363C6"/>
    <w:multiLevelType w:val="hybridMultilevel"/>
    <w:tmpl w:val="7A463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44DA0"/>
    <w:multiLevelType w:val="hybridMultilevel"/>
    <w:tmpl w:val="669CF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060C5"/>
    <w:multiLevelType w:val="hybridMultilevel"/>
    <w:tmpl w:val="7722BE5A"/>
    <w:lvl w:ilvl="0" w:tplc="01B84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Theme="minorHAnsi" w:hAnsi="Century Gothic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5B1C61"/>
    <w:multiLevelType w:val="hybridMultilevel"/>
    <w:tmpl w:val="FA60024C"/>
    <w:lvl w:ilvl="0" w:tplc="0415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67A7348"/>
    <w:multiLevelType w:val="hybridMultilevel"/>
    <w:tmpl w:val="349A86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F3C72"/>
    <w:multiLevelType w:val="hybridMultilevel"/>
    <w:tmpl w:val="1286F2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51C82"/>
    <w:multiLevelType w:val="hybridMultilevel"/>
    <w:tmpl w:val="DFD81DD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00B7A0E"/>
    <w:multiLevelType w:val="multilevel"/>
    <w:tmpl w:val="1C5EBF2C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5CD76359"/>
    <w:multiLevelType w:val="hybridMultilevel"/>
    <w:tmpl w:val="2CA404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095BD3"/>
    <w:multiLevelType w:val="hybridMultilevel"/>
    <w:tmpl w:val="FB00D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4343EE5"/>
    <w:multiLevelType w:val="hybridMultilevel"/>
    <w:tmpl w:val="D092E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6B355D"/>
    <w:multiLevelType w:val="hybridMultilevel"/>
    <w:tmpl w:val="9E5CA66C"/>
    <w:lvl w:ilvl="0" w:tplc="E6BEA5B4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E4650"/>
    <w:multiLevelType w:val="hybridMultilevel"/>
    <w:tmpl w:val="77ECF5D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7344A6"/>
    <w:multiLevelType w:val="hybridMultilevel"/>
    <w:tmpl w:val="9F96B3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E2555"/>
    <w:multiLevelType w:val="hybridMultilevel"/>
    <w:tmpl w:val="B608C1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584135">
    <w:abstractNumId w:val="0"/>
  </w:num>
  <w:num w:numId="2" w16cid:durableId="652956087">
    <w:abstractNumId w:val="21"/>
  </w:num>
  <w:num w:numId="3" w16cid:durableId="1723867525">
    <w:abstractNumId w:val="11"/>
  </w:num>
  <w:num w:numId="4" w16cid:durableId="2137484158">
    <w:abstractNumId w:val="24"/>
  </w:num>
  <w:num w:numId="5" w16cid:durableId="690837417">
    <w:abstractNumId w:val="26"/>
  </w:num>
  <w:num w:numId="6" w16cid:durableId="208960937">
    <w:abstractNumId w:val="18"/>
  </w:num>
  <w:num w:numId="7" w16cid:durableId="29916199">
    <w:abstractNumId w:val="13"/>
  </w:num>
  <w:num w:numId="8" w16cid:durableId="499976914">
    <w:abstractNumId w:val="4"/>
  </w:num>
  <w:num w:numId="9" w16cid:durableId="540560075">
    <w:abstractNumId w:val="19"/>
  </w:num>
  <w:num w:numId="10" w16cid:durableId="1978760475">
    <w:abstractNumId w:val="16"/>
  </w:num>
  <w:num w:numId="11" w16cid:durableId="1612083557">
    <w:abstractNumId w:val="23"/>
  </w:num>
  <w:num w:numId="12" w16cid:durableId="1261061498">
    <w:abstractNumId w:val="5"/>
  </w:num>
  <w:num w:numId="13" w16cid:durableId="1364398310">
    <w:abstractNumId w:val="14"/>
  </w:num>
  <w:num w:numId="14" w16cid:durableId="244460143">
    <w:abstractNumId w:val="25"/>
  </w:num>
  <w:num w:numId="15" w16cid:durableId="711727533">
    <w:abstractNumId w:val="10"/>
  </w:num>
  <w:num w:numId="16" w16cid:durableId="701053185">
    <w:abstractNumId w:val="2"/>
  </w:num>
  <w:num w:numId="17" w16cid:durableId="1723169078">
    <w:abstractNumId w:val="1"/>
  </w:num>
  <w:num w:numId="18" w16cid:durableId="528955825">
    <w:abstractNumId w:val="3"/>
  </w:num>
  <w:num w:numId="19" w16cid:durableId="718557967">
    <w:abstractNumId w:val="7"/>
  </w:num>
  <w:num w:numId="20" w16cid:durableId="993025620">
    <w:abstractNumId w:val="17"/>
  </w:num>
  <w:num w:numId="21" w16cid:durableId="391540881">
    <w:abstractNumId w:val="9"/>
  </w:num>
  <w:num w:numId="22" w16cid:durableId="171646505">
    <w:abstractNumId w:val="12"/>
  </w:num>
  <w:num w:numId="23" w16cid:durableId="848983955">
    <w:abstractNumId w:val="6"/>
  </w:num>
  <w:num w:numId="24" w16cid:durableId="214393583">
    <w:abstractNumId w:val="8"/>
  </w:num>
  <w:num w:numId="25" w16cid:durableId="737361121">
    <w:abstractNumId w:val="20"/>
  </w:num>
  <w:num w:numId="26" w16cid:durableId="647055450">
    <w:abstractNumId w:val="22"/>
  </w:num>
  <w:num w:numId="27" w16cid:durableId="11800461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9F3"/>
    <w:rsid w:val="0001351F"/>
    <w:rsid w:val="000250EE"/>
    <w:rsid w:val="00031316"/>
    <w:rsid w:val="00037760"/>
    <w:rsid w:val="00047656"/>
    <w:rsid w:val="00076996"/>
    <w:rsid w:val="00084331"/>
    <w:rsid w:val="000B584A"/>
    <w:rsid w:val="000C0673"/>
    <w:rsid w:val="000D0995"/>
    <w:rsid w:val="000D4A2D"/>
    <w:rsid w:val="000F0777"/>
    <w:rsid w:val="000F3DC6"/>
    <w:rsid w:val="00105CF1"/>
    <w:rsid w:val="00105FF1"/>
    <w:rsid w:val="00116B20"/>
    <w:rsid w:val="00122C07"/>
    <w:rsid w:val="0015169C"/>
    <w:rsid w:val="0015338A"/>
    <w:rsid w:val="00163066"/>
    <w:rsid w:val="00163E9B"/>
    <w:rsid w:val="0016508D"/>
    <w:rsid w:val="00172553"/>
    <w:rsid w:val="00172807"/>
    <w:rsid w:val="00172E0B"/>
    <w:rsid w:val="001840ED"/>
    <w:rsid w:val="00193B38"/>
    <w:rsid w:val="0019578E"/>
    <w:rsid w:val="00197715"/>
    <w:rsid w:val="001A03A7"/>
    <w:rsid w:val="001B5CEC"/>
    <w:rsid w:val="001D3646"/>
    <w:rsid w:val="001E3562"/>
    <w:rsid w:val="001E453E"/>
    <w:rsid w:val="001F4089"/>
    <w:rsid w:val="002002E3"/>
    <w:rsid w:val="00202DDB"/>
    <w:rsid w:val="00207B7D"/>
    <w:rsid w:val="00232933"/>
    <w:rsid w:val="0023441D"/>
    <w:rsid w:val="00235097"/>
    <w:rsid w:val="002418EB"/>
    <w:rsid w:val="00245858"/>
    <w:rsid w:val="002507C7"/>
    <w:rsid w:val="002840A9"/>
    <w:rsid w:val="00292821"/>
    <w:rsid w:val="00295C2B"/>
    <w:rsid w:val="00296268"/>
    <w:rsid w:val="002B1E1E"/>
    <w:rsid w:val="002B25F3"/>
    <w:rsid w:val="002B40BF"/>
    <w:rsid w:val="002B4C71"/>
    <w:rsid w:val="002C6C90"/>
    <w:rsid w:val="002D276E"/>
    <w:rsid w:val="002F0CC0"/>
    <w:rsid w:val="002F4592"/>
    <w:rsid w:val="00314262"/>
    <w:rsid w:val="003216D8"/>
    <w:rsid w:val="00324985"/>
    <w:rsid w:val="003274F4"/>
    <w:rsid w:val="00342CD7"/>
    <w:rsid w:val="0035404C"/>
    <w:rsid w:val="0035661F"/>
    <w:rsid w:val="003623A6"/>
    <w:rsid w:val="0036404C"/>
    <w:rsid w:val="00381911"/>
    <w:rsid w:val="003866F8"/>
    <w:rsid w:val="00386FE6"/>
    <w:rsid w:val="003A34B5"/>
    <w:rsid w:val="003C30E6"/>
    <w:rsid w:val="003E524C"/>
    <w:rsid w:val="003E52EA"/>
    <w:rsid w:val="003F05F8"/>
    <w:rsid w:val="0040371A"/>
    <w:rsid w:val="004058B8"/>
    <w:rsid w:val="0041391C"/>
    <w:rsid w:val="00424942"/>
    <w:rsid w:val="004318A4"/>
    <w:rsid w:val="00440565"/>
    <w:rsid w:val="004406A0"/>
    <w:rsid w:val="004412A6"/>
    <w:rsid w:val="004431C8"/>
    <w:rsid w:val="00443970"/>
    <w:rsid w:val="00454435"/>
    <w:rsid w:val="0045730F"/>
    <w:rsid w:val="004607B7"/>
    <w:rsid w:val="00477DDC"/>
    <w:rsid w:val="00482291"/>
    <w:rsid w:val="004A33D3"/>
    <w:rsid w:val="004B21EE"/>
    <w:rsid w:val="004C4210"/>
    <w:rsid w:val="004F40A2"/>
    <w:rsid w:val="004F540B"/>
    <w:rsid w:val="004F56A5"/>
    <w:rsid w:val="004F56FD"/>
    <w:rsid w:val="004F624A"/>
    <w:rsid w:val="0050035D"/>
    <w:rsid w:val="0051206A"/>
    <w:rsid w:val="0051671D"/>
    <w:rsid w:val="005172A6"/>
    <w:rsid w:val="00523FB9"/>
    <w:rsid w:val="005274EB"/>
    <w:rsid w:val="005275E8"/>
    <w:rsid w:val="0053162B"/>
    <w:rsid w:val="00532F04"/>
    <w:rsid w:val="005351C4"/>
    <w:rsid w:val="0053739F"/>
    <w:rsid w:val="00556C1B"/>
    <w:rsid w:val="005573A3"/>
    <w:rsid w:val="00572430"/>
    <w:rsid w:val="00590AC3"/>
    <w:rsid w:val="00593874"/>
    <w:rsid w:val="005948FE"/>
    <w:rsid w:val="005A7014"/>
    <w:rsid w:val="005B75BB"/>
    <w:rsid w:val="005D01DA"/>
    <w:rsid w:val="005E3603"/>
    <w:rsid w:val="005E6272"/>
    <w:rsid w:val="005E709E"/>
    <w:rsid w:val="005E7CA4"/>
    <w:rsid w:val="0060171F"/>
    <w:rsid w:val="0060701E"/>
    <w:rsid w:val="00636A47"/>
    <w:rsid w:val="006411A8"/>
    <w:rsid w:val="00645EAE"/>
    <w:rsid w:val="006510FD"/>
    <w:rsid w:val="00653188"/>
    <w:rsid w:val="0065588F"/>
    <w:rsid w:val="00660212"/>
    <w:rsid w:val="00664526"/>
    <w:rsid w:val="006708F9"/>
    <w:rsid w:val="0067280F"/>
    <w:rsid w:val="00675B69"/>
    <w:rsid w:val="00677B62"/>
    <w:rsid w:val="006803DA"/>
    <w:rsid w:val="00683652"/>
    <w:rsid w:val="006C44DA"/>
    <w:rsid w:val="006D06C7"/>
    <w:rsid w:val="006D17B8"/>
    <w:rsid w:val="006F25FF"/>
    <w:rsid w:val="006F35BF"/>
    <w:rsid w:val="00702C9B"/>
    <w:rsid w:val="007049F3"/>
    <w:rsid w:val="00710BE6"/>
    <w:rsid w:val="00720FAC"/>
    <w:rsid w:val="00723851"/>
    <w:rsid w:val="007318E6"/>
    <w:rsid w:val="00735480"/>
    <w:rsid w:val="00735B8A"/>
    <w:rsid w:val="00735E8C"/>
    <w:rsid w:val="00736B6B"/>
    <w:rsid w:val="00740F06"/>
    <w:rsid w:val="00741D40"/>
    <w:rsid w:val="0074653F"/>
    <w:rsid w:val="00750B28"/>
    <w:rsid w:val="00751D0B"/>
    <w:rsid w:val="0076231A"/>
    <w:rsid w:val="00784FC3"/>
    <w:rsid w:val="00794458"/>
    <w:rsid w:val="0079600D"/>
    <w:rsid w:val="007A5900"/>
    <w:rsid w:val="007B1E9A"/>
    <w:rsid w:val="007C025B"/>
    <w:rsid w:val="007D236D"/>
    <w:rsid w:val="007D7323"/>
    <w:rsid w:val="007E4E89"/>
    <w:rsid w:val="007F21C4"/>
    <w:rsid w:val="0080355D"/>
    <w:rsid w:val="00804C04"/>
    <w:rsid w:val="0080589F"/>
    <w:rsid w:val="008124E5"/>
    <w:rsid w:val="00835C57"/>
    <w:rsid w:val="0084116E"/>
    <w:rsid w:val="00857B73"/>
    <w:rsid w:val="0087718A"/>
    <w:rsid w:val="008B6869"/>
    <w:rsid w:val="008D7135"/>
    <w:rsid w:val="008E4A21"/>
    <w:rsid w:val="008E6A44"/>
    <w:rsid w:val="008F5A66"/>
    <w:rsid w:val="00910B95"/>
    <w:rsid w:val="00910C01"/>
    <w:rsid w:val="009310BD"/>
    <w:rsid w:val="0093459B"/>
    <w:rsid w:val="00941FA8"/>
    <w:rsid w:val="00943C86"/>
    <w:rsid w:val="00952DE4"/>
    <w:rsid w:val="00954C31"/>
    <w:rsid w:val="009755BE"/>
    <w:rsid w:val="009859E9"/>
    <w:rsid w:val="009A0A08"/>
    <w:rsid w:val="009C0873"/>
    <w:rsid w:val="009C21A3"/>
    <w:rsid w:val="009E7043"/>
    <w:rsid w:val="009F50CF"/>
    <w:rsid w:val="00A02FEF"/>
    <w:rsid w:val="00A15296"/>
    <w:rsid w:val="00A22248"/>
    <w:rsid w:val="00A25AE4"/>
    <w:rsid w:val="00A26335"/>
    <w:rsid w:val="00A33789"/>
    <w:rsid w:val="00A36484"/>
    <w:rsid w:val="00AA2952"/>
    <w:rsid w:val="00AB2DFC"/>
    <w:rsid w:val="00AD571F"/>
    <w:rsid w:val="00AD5D80"/>
    <w:rsid w:val="00AE58B2"/>
    <w:rsid w:val="00AF319F"/>
    <w:rsid w:val="00B171B6"/>
    <w:rsid w:val="00B23FD7"/>
    <w:rsid w:val="00B3003C"/>
    <w:rsid w:val="00B66F59"/>
    <w:rsid w:val="00B743A9"/>
    <w:rsid w:val="00B74689"/>
    <w:rsid w:val="00B853C6"/>
    <w:rsid w:val="00B854D3"/>
    <w:rsid w:val="00B86D3B"/>
    <w:rsid w:val="00B8766D"/>
    <w:rsid w:val="00B914F8"/>
    <w:rsid w:val="00B9593D"/>
    <w:rsid w:val="00B96C49"/>
    <w:rsid w:val="00BB22E7"/>
    <w:rsid w:val="00BB36F3"/>
    <w:rsid w:val="00BC4370"/>
    <w:rsid w:val="00BE116A"/>
    <w:rsid w:val="00BE37A9"/>
    <w:rsid w:val="00C02E7D"/>
    <w:rsid w:val="00C03AE5"/>
    <w:rsid w:val="00C13B1C"/>
    <w:rsid w:val="00C40AA4"/>
    <w:rsid w:val="00C46718"/>
    <w:rsid w:val="00C468E1"/>
    <w:rsid w:val="00C519BF"/>
    <w:rsid w:val="00C624E8"/>
    <w:rsid w:val="00C66B27"/>
    <w:rsid w:val="00C7210B"/>
    <w:rsid w:val="00C755AF"/>
    <w:rsid w:val="00C83586"/>
    <w:rsid w:val="00C918EA"/>
    <w:rsid w:val="00C91DE7"/>
    <w:rsid w:val="00C922A1"/>
    <w:rsid w:val="00C95B48"/>
    <w:rsid w:val="00CA1C14"/>
    <w:rsid w:val="00CA2229"/>
    <w:rsid w:val="00CB53EF"/>
    <w:rsid w:val="00CC08DD"/>
    <w:rsid w:val="00CC41A9"/>
    <w:rsid w:val="00CC7410"/>
    <w:rsid w:val="00CD578C"/>
    <w:rsid w:val="00CD5D98"/>
    <w:rsid w:val="00CD5EE3"/>
    <w:rsid w:val="00D01DC8"/>
    <w:rsid w:val="00D03C80"/>
    <w:rsid w:val="00D06A02"/>
    <w:rsid w:val="00D12211"/>
    <w:rsid w:val="00D13B63"/>
    <w:rsid w:val="00D35580"/>
    <w:rsid w:val="00D53DDF"/>
    <w:rsid w:val="00D645FB"/>
    <w:rsid w:val="00DC1D7B"/>
    <w:rsid w:val="00DC404F"/>
    <w:rsid w:val="00DC5FE6"/>
    <w:rsid w:val="00DC7713"/>
    <w:rsid w:val="00DD16E1"/>
    <w:rsid w:val="00DD221C"/>
    <w:rsid w:val="00DD348D"/>
    <w:rsid w:val="00DD7F00"/>
    <w:rsid w:val="00DE0B64"/>
    <w:rsid w:val="00DE1696"/>
    <w:rsid w:val="00DF0029"/>
    <w:rsid w:val="00E002BA"/>
    <w:rsid w:val="00E034F9"/>
    <w:rsid w:val="00E201E3"/>
    <w:rsid w:val="00E21ECC"/>
    <w:rsid w:val="00E32A87"/>
    <w:rsid w:val="00E33314"/>
    <w:rsid w:val="00E46613"/>
    <w:rsid w:val="00E47905"/>
    <w:rsid w:val="00E6457F"/>
    <w:rsid w:val="00E81692"/>
    <w:rsid w:val="00E90CF0"/>
    <w:rsid w:val="00EC69AE"/>
    <w:rsid w:val="00ED0608"/>
    <w:rsid w:val="00ED09A9"/>
    <w:rsid w:val="00ED20D5"/>
    <w:rsid w:val="00EE14B9"/>
    <w:rsid w:val="00EE1EFD"/>
    <w:rsid w:val="00EF4A36"/>
    <w:rsid w:val="00F07496"/>
    <w:rsid w:val="00F178EA"/>
    <w:rsid w:val="00F17C03"/>
    <w:rsid w:val="00F35B19"/>
    <w:rsid w:val="00F36926"/>
    <w:rsid w:val="00F41A8D"/>
    <w:rsid w:val="00F538FA"/>
    <w:rsid w:val="00F71D63"/>
    <w:rsid w:val="00F733EB"/>
    <w:rsid w:val="00F74DA5"/>
    <w:rsid w:val="00F76907"/>
    <w:rsid w:val="00F80945"/>
    <w:rsid w:val="00F92CE5"/>
    <w:rsid w:val="00F93245"/>
    <w:rsid w:val="00F974F5"/>
    <w:rsid w:val="00F97C83"/>
    <w:rsid w:val="00FA004F"/>
    <w:rsid w:val="00FA26BD"/>
    <w:rsid w:val="00FA3516"/>
    <w:rsid w:val="00FB18E0"/>
    <w:rsid w:val="00FB29D2"/>
    <w:rsid w:val="00FB4B4B"/>
    <w:rsid w:val="00FD1C9D"/>
    <w:rsid w:val="00FD3A17"/>
    <w:rsid w:val="00FD3ABD"/>
    <w:rsid w:val="00FE09B7"/>
    <w:rsid w:val="00FE474F"/>
    <w:rsid w:val="00FF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4D96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locked/>
    <w:rsid w:val="00CA1C14"/>
    <w:pPr>
      <w:keepNext/>
      <w:keepLines/>
      <w:numPr>
        <w:numId w:val="9"/>
      </w:numPr>
      <w:spacing w:before="240" w:after="120"/>
      <w:ind w:left="567" w:hanging="567"/>
      <w:jc w:val="both"/>
      <w:outlineLvl w:val="0"/>
    </w:pPr>
    <w:rPr>
      <w:rFonts w:eastAsiaTheme="majorEastAsia" w:cstheme="majorBidi"/>
      <w:b/>
      <w:bCs/>
      <w:color w:val="000000" w:themeColor="text1"/>
      <w:sz w:val="24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locked/>
    <w:rsid w:val="00FB4B4B"/>
    <w:pPr>
      <w:keepNext/>
      <w:keepLines/>
      <w:numPr>
        <w:ilvl w:val="1"/>
        <w:numId w:val="9"/>
      </w:numPr>
      <w:spacing w:before="240" w:after="120" w:line="276" w:lineRule="auto"/>
      <w:jc w:val="both"/>
      <w:outlineLvl w:val="1"/>
    </w:pPr>
    <w:rPr>
      <w:rFonts w:eastAsiaTheme="majorEastAsia" w:cstheme="majorBidi"/>
      <w:bCs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locked/>
    <w:rsid w:val="001840ED"/>
    <w:pPr>
      <w:keepNext/>
      <w:keepLines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bCs/>
      <w:szCs w:val="24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locked/>
    <w:rsid w:val="001840ED"/>
    <w:pPr>
      <w:keepNext/>
      <w:keepLines/>
      <w:numPr>
        <w:ilvl w:val="3"/>
        <w:numId w:val="9"/>
      </w:numPr>
      <w:spacing w:line="276" w:lineRule="auto"/>
      <w:outlineLvl w:val="3"/>
    </w:pPr>
    <w:rPr>
      <w:rFonts w:ascii="Arial" w:eastAsiaTheme="majorEastAsia" w:hAnsi="Arial" w:cstheme="majorBidi"/>
      <w:bCs/>
      <w:iCs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locked/>
    <w:rsid w:val="001840ED"/>
    <w:pPr>
      <w:keepNext/>
      <w:keepLines/>
      <w:numPr>
        <w:ilvl w:val="4"/>
        <w:numId w:val="9"/>
      </w:numPr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locked/>
    <w:rsid w:val="001840ED"/>
    <w:pPr>
      <w:keepNext/>
      <w:keepLines/>
      <w:numPr>
        <w:ilvl w:val="5"/>
        <w:numId w:val="9"/>
      </w:numPr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locked/>
    <w:rsid w:val="001840ED"/>
    <w:pPr>
      <w:keepNext/>
      <w:keepLines/>
      <w:numPr>
        <w:ilvl w:val="6"/>
        <w:numId w:val="9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locked/>
    <w:rsid w:val="001840ED"/>
    <w:pPr>
      <w:keepNext/>
      <w:keepLines/>
      <w:numPr>
        <w:ilvl w:val="7"/>
        <w:numId w:val="9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locked/>
    <w:rsid w:val="001840ED"/>
    <w:pPr>
      <w:keepNext/>
      <w:keepLines/>
      <w:numPr>
        <w:ilvl w:val="8"/>
        <w:numId w:val="9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A03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A03A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6510F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CA1C14"/>
    <w:rPr>
      <w:rFonts w:ascii="Century Gothic" w:eastAsiaTheme="majorEastAsia" w:hAnsi="Century Gothic" w:cstheme="majorBidi"/>
      <w:b/>
      <w:bCs/>
      <w:color w:val="000000" w:themeColor="text1"/>
      <w:sz w:val="24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FB4B4B"/>
    <w:rPr>
      <w:rFonts w:ascii="Century Gothic" w:eastAsiaTheme="majorEastAsia" w:hAnsi="Century Gothic" w:cstheme="majorBidi"/>
      <w:bCs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1840ED"/>
    <w:rPr>
      <w:rFonts w:ascii="Arial" w:hAnsi="Arial" w:cs="Arial"/>
      <w:b/>
      <w:bCs/>
      <w:szCs w:val="24"/>
      <w:lang w:val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1840ED"/>
    <w:rPr>
      <w:rFonts w:ascii="Arial" w:eastAsiaTheme="majorEastAsia" w:hAnsi="Arial" w:cstheme="majorBidi"/>
      <w:bCs/>
      <w:iCs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840ED"/>
    <w:rPr>
      <w:rFonts w:asciiTheme="majorHAnsi" w:eastAsiaTheme="majorEastAsia" w:hAnsiTheme="majorHAnsi" w:cstheme="majorBidi"/>
      <w:color w:val="243F60" w:themeColor="accent1" w:themeShade="7F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40ED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40ED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40ED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40E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Bezodstpw">
    <w:name w:val="No Spacing"/>
    <w:uiPriority w:val="1"/>
    <w:qFormat/>
    <w:rsid w:val="001840E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840ED"/>
    <w:rPr>
      <w:rFonts w:ascii="Century Gothic" w:hAnsi="Century Gothic"/>
    </w:rPr>
  </w:style>
  <w:style w:type="paragraph" w:styleId="Tekstpodstawowy">
    <w:name w:val="Body Text"/>
    <w:basedOn w:val="Normalny"/>
    <w:link w:val="TekstpodstawowyZnak"/>
    <w:rsid w:val="00CC7410"/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C741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D713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D7135"/>
  </w:style>
  <w:style w:type="character" w:customStyle="1" w:styleId="TekstkomentarzaZnak">
    <w:name w:val="Tekst komentarza Znak"/>
    <w:basedOn w:val="Domylnaczcionkaakapitu"/>
    <w:link w:val="Tekstkomentarza"/>
    <w:semiHidden/>
    <w:rsid w:val="008D7135"/>
    <w:rPr>
      <w:rFonts w:ascii="Century Gothic" w:hAnsi="Century Gothic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D71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D7135"/>
    <w:rPr>
      <w:rFonts w:ascii="Century Gothic" w:hAnsi="Century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1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ofia.gadomska\Documents\System%20EOD\SD\Szablony\TAR\PODMIANA%2020130923\zew_tarnow_2309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046E3-8457-43D5-8D00-E33F986D9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zew_tarnow_2309</Template>
  <TotalTime>0</TotalTime>
  <Pages>1</Pages>
  <Words>87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2018-11-14T09:42:00Z</dcterms:created>
  <dcterms:modified xsi:type="dcterms:W3CDTF">2025-10-17T09:20:00Z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dKreskowy">
    <vt:lpwstr>KOD</vt:lpwstr>
  </property>
  <property fmtid="{D5CDD505-2E9C-101B-9397-08002B2CF9AE}" pid="3" name="ZnakPisma">
    <vt:lpwstr>ZNAK PISMA</vt:lpwstr>
  </property>
  <property fmtid="{D5CDD505-2E9C-101B-9397-08002B2CF9AE}" pid="4" name="UNPPisma">
    <vt:lpwstr>UNP PISMA</vt:lpwstr>
  </property>
  <property fmtid="{D5CDD505-2E9C-101B-9397-08002B2CF9AE}" pid="5" name="AktualnaData">
    <vt:lpwstr>AKTUALNA DATA</vt:lpwstr>
  </property>
  <property fmtid="{D5CDD505-2E9C-101B-9397-08002B2CF9AE}" pid="6" name="adresNazwa">
    <vt:lpwstr>ADRESAT</vt:lpwstr>
  </property>
  <property fmtid="{D5CDD505-2E9C-101B-9397-08002B2CF9AE}" pid="7" name="adresUlica">
    <vt:lpwstr>ADRESAT ULICA</vt:lpwstr>
  </property>
  <property fmtid="{D5CDD505-2E9C-101B-9397-08002B2CF9AE}" pid="8" name="adresNrDomu">
    <vt:lpwstr>ADRESAT NR</vt:lpwstr>
  </property>
  <property fmtid="{D5CDD505-2E9C-101B-9397-08002B2CF9AE}" pid="9" name="adresKodPocztowy">
    <vt:lpwstr>ADRESAT KOD</vt:lpwstr>
  </property>
  <property fmtid="{D5CDD505-2E9C-101B-9397-08002B2CF9AE}" pid="10" name="adresMiejscowosc">
    <vt:lpwstr>ADRESAT MIEJSCOWOŚĆ</vt:lpwstr>
  </property>
  <property fmtid="{D5CDD505-2E9C-101B-9397-08002B2CF9AE}" pid="11" name="adresOddzial">
    <vt:lpwstr>ADRESAT ODDZIAŁ</vt:lpwstr>
  </property>
  <property fmtid="{D5CDD505-2E9C-101B-9397-08002B2CF9AE}" pid="12" name="adresImie">
    <vt:lpwstr>ADRESAT IMIĘ</vt:lpwstr>
  </property>
  <property fmtid="{D5CDD505-2E9C-101B-9397-08002B2CF9AE}" pid="13" name="adresNazwisko">
    <vt:lpwstr>ADRESAT NAZWISKO</vt:lpwstr>
  </property>
</Properties>
</file>